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DE8B" w14:textId="5DF382F2" w:rsidR="000A4B61" w:rsidRPr="001C0F47" w:rsidRDefault="000A4B61" w:rsidP="00B93FE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6F1E86">
        <w:rPr>
          <w:b/>
          <w:sz w:val="24"/>
        </w:rPr>
        <w:t>3</w:t>
      </w:r>
      <w:r w:rsidR="00F26189">
        <w:rPr>
          <w:b/>
          <w:sz w:val="24"/>
        </w:rPr>
        <w:t>1</w:t>
      </w:r>
      <w:r w:rsidR="00AF64F2">
        <w:rPr>
          <w:b/>
          <w:sz w:val="24"/>
        </w:rPr>
        <w:t>bis</w:t>
      </w:r>
      <w:r w:rsidRPr="00982A60">
        <w:rPr>
          <w:b/>
          <w:sz w:val="24"/>
        </w:rPr>
        <w:tab/>
      </w:r>
      <w:r w:rsidR="00221F58" w:rsidRPr="00221F58">
        <w:rPr>
          <w:b/>
          <w:sz w:val="24"/>
        </w:rPr>
        <w:t>R2-2507493</w:t>
      </w:r>
    </w:p>
    <w:p w14:paraId="4826E75F" w14:textId="2C9370B9" w:rsidR="00AF4438" w:rsidRPr="00AF64F2" w:rsidRDefault="00AF64F2" w:rsidP="00B93FE4">
      <w:pPr>
        <w:tabs>
          <w:tab w:val="left" w:pos="1985"/>
          <w:tab w:val="right" w:pos="9639"/>
        </w:tabs>
        <w:spacing w:after="180"/>
        <w:jc w:val="both"/>
        <w:rPr>
          <w:rFonts w:ascii="Arial" w:eastAsia="SimSun" w:hAnsi="Arial" w:cs="Arial"/>
          <w:b/>
          <w:noProof/>
          <w:sz w:val="22"/>
          <w:szCs w:val="22"/>
        </w:rPr>
      </w:pPr>
      <w:r w:rsidRPr="00AF64F2">
        <w:rPr>
          <w:rFonts w:ascii="Arial" w:eastAsia="SimSun" w:hAnsi="Arial" w:cs="Arial"/>
          <w:b/>
          <w:noProof/>
          <w:sz w:val="24"/>
          <w:lang w:eastAsia="zh-CN"/>
        </w:rPr>
        <w:t>Prague, Czech, 13-17 Oct, 2025</w:t>
      </w:r>
    </w:p>
    <w:p w14:paraId="178714C3" w14:textId="627B08A3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SimSun" w:hAnsi="Arial" w:cs="Arial"/>
          <w:sz w:val="22"/>
          <w:lang w:eastAsia="zh-CN"/>
        </w:rPr>
        <w:t>, HiSilicon</w:t>
      </w:r>
    </w:p>
    <w:p w14:paraId="343429DF" w14:textId="29EFF1BE" w:rsidR="00AF4438" w:rsidRDefault="00AF4438" w:rsidP="00B93FE4">
      <w:pPr>
        <w:spacing w:after="180"/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F64F2" w:rsidRPr="00AF64F2">
        <w:rPr>
          <w:rFonts w:ascii="Arial" w:hAnsi="Arial" w:cs="Arial"/>
          <w:sz w:val="22"/>
        </w:rPr>
        <w:t>Remaining issues</w:t>
      </w:r>
      <w:bookmarkStart w:id="0" w:name="_Hlk209606109"/>
      <w:r w:rsidR="00AF64F2" w:rsidRPr="00AF64F2">
        <w:rPr>
          <w:rFonts w:ascii="Arial" w:hAnsi="Arial" w:cs="Arial"/>
          <w:sz w:val="22"/>
        </w:rPr>
        <w:t xml:space="preserve"> on LTE TN to NR NTN mobility</w:t>
      </w:r>
      <w:bookmarkEnd w:id="0"/>
    </w:p>
    <w:p w14:paraId="50373038" w14:textId="1EF3D390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Pr="00AF4438">
        <w:rPr>
          <w:rFonts w:ascii="Arial" w:hAnsi="Arial" w:cs="Arial"/>
          <w:sz w:val="22"/>
        </w:rPr>
        <w:t>8.8.</w:t>
      </w:r>
      <w:r w:rsidR="00685B5D">
        <w:rPr>
          <w:rFonts w:ascii="Arial" w:hAnsi="Arial" w:cs="Arial"/>
          <w:sz w:val="22"/>
        </w:rPr>
        <w:t>5</w:t>
      </w:r>
    </w:p>
    <w:p w14:paraId="7041B6DF" w14:textId="77777777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Discussion and decision</w:t>
      </w:r>
    </w:p>
    <w:p w14:paraId="102DEFE8" w14:textId="6C2D324D" w:rsidR="00D92FCA" w:rsidRPr="00D92FCA" w:rsidRDefault="00D92FCA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1</w:t>
      </w:r>
      <w:r w:rsidRPr="00D92FCA">
        <w:rPr>
          <w:lang w:eastAsia="de-DE"/>
        </w:rPr>
        <w:tab/>
      </w:r>
      <w:r>
        <w:rPr>
          <w:lang w:eastAsia="de-DE"/>
        </w:rPr>
        <w:t>Introduction</w:t>
      </w:r>
    </w:p>
    <w:p w14:paraId="178A2EF2" w14:textId="7E2F4900" w:rsidR="00F541BA" w:rsidRDefault="00687F60" w:rsidP="00716422">
      <w:pPr>
        <w:spacing w:after="180"/>
      </w:pPr>
      <w:bookmarkStart w:id="1" w:name="_Toc499559238"/>
      <w:bookmarkStart w:id="2" w:name="_Toc61387172"/>
      <w:bookmarkStart w:id="3" w:name="_Toc147158671"/>
      <w:r w:rsidRPr="00687F60">
        <w:t>In RAN2#129bis meeting</w:t>
      </w:r>
      <w:r w:rsidR="008D5EA4">
        <w:t>[1]</w:t>
      </w:r>
      <w:r w:rsidRPr="00687F60">
        <w:t xml:space="preserve">, the following agreements were </w:t>
      </w:r>
      <w:r w:rsidR="00221F58">
        <w:t>made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4D7" w14:paraId="0E395C12" w14:textId="77777777" w:rsidTr="001F64D7">
        <w:tc>
          <w:tcPr>
            <w:tcW w:w="9629" w:type="dxa"/>
          </w:tcPr>
          <w:p w14:paraId="4D261EC3" w14:textId="77777777" w:rsidR="0015496E" w:rsidRPr="0015496E" w:rsidRDefault="0015496E" w:rsidP="0015496E">
            <w:pPr>
              <w:spacing w:line="276" w:lineRule="auto"/>
              <w:rPr>
                <w:b/>
                <w:lang w:val="en-US" w:eastAsia="ko-KR"/>
              </w:rPr>
            </w:pPr>
            <w:r w:rsidRPr="0015496E">
              <w:rPr>
                <w:b/>
                <w:lang w:val="en-US" w:eastAsia="ko-KR"/>
              </w:rPr>
              <w:t>Agreements:</w:t>
            </w:r>
          </w:p>
          <w:p w14:paraId="4A76F84E" w14:textId="77777777" w:rsidR="0015496E" w:rsidRPr="0015496E" w:rsidRDefault="0015496E" w:rsidP="0015496E">
            <w:pPr>
              <w:spacing w:line="276" w:lineRule="auto"/>
              <w:ind w:left="420"/>
              <w:rPr>
                <w:lang w:val="en-US" w:eastAsia="ko-KR"/>
              </w:rPr>
            </w:pPr>
            <w:r w:rsidRPr="0015496E">
              <w:rPr>
                <w:lang w:val="en-US" w:eastAsia="ko-KR"/>
              </w:rPr>
              <w:t>1.</w:t>
            </w:r>
            <w:r w:rsidRPr="0015496E">
              <w:rPr>
                <w:lang w:val="en-US" w:eastAsia="ko-KR"/>
              </w:rPr>
              <w:tab/>
              <w:t>RAN2 confirms that redirection from LTE TN to NR NTN is not supported before Rel-19.</w:t>
            </w:r>
          </w:p>
          <w:p w14:paraId="51209D87" w14:textId="77777777" w:rsidR="0015496E" w:rsidRPr="0015496E" w:rsidRDefault="0015496E" w:rsidP="0015496E">
            <w:pPr>
              <w:spacing w:line="276" w:lineRule="auto"/>
              <w:ind w:left="420"/>
              <w:rPr>
                <w:lang w:val="en-US" w:eastAsia="ko-KR"/>
              </w:rPr>
            </w:pPr>
            <w:r w:rsidRPr="0015496E">
              <w:rPr>
                <w:lang w:val="en-US" w:eastAsia="ko-KR"/>
              </w:rPr>
              <w:t>2.</w:t>
            </w:r>
            <w:r w:rsidRPr="0015496E">
              <w:rPr>
                <w:lang w:val="en-US" w:eastAsia="ko-KR"/>
              </w:rPr>
              <w:tab/>
              <w:t>Extend the capability signaling for E-UTRA TN to NR NTN redirection to also indicate the support of IRAT E-UTRA TN to NR NTN cell reselection. E-UTRAN that broadcasts NR satellite assistance info in SIB33 may configure dedicated priority for an NR NTN frequency, only if it receives this capability common to E-UTRA TN to NR NTN redirection and cell reselection (based on NW implementation).</w:t>
            </w:r>
          </w:p>
          <w:p w14:paraId="7AE3BF93" w14:textId="6B483209" w:rsidR="001F64D7" w:rsidRPr="001F64D7" w:rsidRDefault="0015496E" w:rsidP="0015496E">
            <w:pPr>
              <w:widowControl w:val="0"/>
              <w:spacing w:line="276" w:lineRule="auto"/>
              <w:ind w:left="420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5496E">
              <w:rPr>
                <w:lang w:val="en-US" w:eastAsia="ko-KR"/>
              </w:rPr>
              <w:t>3.</w:t>
            </w:r>
            <w:r w:rsidRPr="0015496E">
              <w:rPr>
                <w:lang w:val="en-US" w:eastAsia="ko-KR"/>
              </w:rPr>
              <w:tab/>
              <w:t xml:space="preserve">The redirection to NR NTN information element is enclosed in an NTN specific </w:t>
            </w:r>
            <w:proofErr w:type="spellStart"/>
            <w:r w:rsidRPr="0015496E">
              <w:rPr>
                <w:lang w:val="en-US" w:eastAsia="ko-KR"/>
              </w:rPr>
              <w:t>CarrierInfoNR</w:t>
            </w:r>
            <w:proofErr w:type="spellEnd"/>
            <w:r w:rsidRPr="0015496E">
              <w:rPr>
                <w:lang w:val="en-US" w:eastAsia="ko-KR"/>
              </w:rPr>
              <w:t>, which is introduced in the choice structure as nr-19.</w:t>
            </w:r>
          </w:p>
        </w:tc>
      </w:tr>
    </w:tbl>
    <w:p w14:paraId="596F61D7" w14:textId="6E4CF0B7" w:rsidR="006F1E86" w:rsidRPr="00687F60" w:rsidRDefault="00687F60" w:rsidP="00687F60">
      <w:pPr>
        <w:spacing w:before="240" w:after="120"/>
        <w:rPr>
          <w:rFonts w:ascii="Times New Roman" w:eastAsia="Calibri Light" w:hAnsi="Times New Roman" w:cs="Calibri Light"/>
          <w:szCs w:val="20"/>
        </w:rPr>
      </w:pPr>
      <w:r w:rsidRPr="0053583B">
        <w:rPr>
          <w:rFonts w:ascii="Times New Roman" w:eastAsia="Calibri Light" w:hAnsi="Times New Roman" w:cs="Calibri Light"/>
          <w:szCs w:val="20"/>
        </w:rPr>
        <w:t>In this paper</w:t>
      </w:r>
      <w:r w:rsidRPr="0053583B">
        <w:rPr>
          <w:rFonts w:ascii="Times New Roman" w:eastAsia="Calibri Light" w:hAnsi="Times New Roman" w:cs="Calibri Light"/>
          <w:szCs w:val="20"/>
          <w:lang w:eastAsia="en-GB"/>
        </w:rPr>
        <w:t xml:space="preserve">, </w:t>
      </w:r>
      <w:r w:rsidRPr="0053583B">
        <w:rPr>
          <w:rFonts w:ascii="Times New Roman" w:eastAsia="Calibri Light" w:hAnsi="Times New Roman" w:cs="Calibri Light"/>
          <w:szCs w:val="20"/>
        </w:rPr>
        <w:t xml:space="preserve">we further discuss the remaining issue </w:t>
      </w:r>
      <w:r w:rsidRPr="00687F60">
        <w:rPr>
          <w:rFonts w:ascii="Times New Roman" w:eastAsia="Calibri Light" w:hAnsi="Times New Roman" w:cs="Calibri Light"/>
          <w:szCs w:val="20"/>
        </w:rPr>
        <w:t>on LTE TN to NR NTN mobility postponed in the last meeting.</w:t>
      </w:r>
    </w:p>
    <w:p w14:paraId="55C7BC0D" w14:textId="18BB7C8B" w:rsidR="00687F60" w:rsidRDefault="00D92FCA" w:rsidP="00687F60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2</w:t>
      </w:r>
      <w:r w:rsidRPr="00D92FCA">
        <w:rPr>
          <w:lang w:eastAsia="de-DE"/>
        </w:rPr>
        <w:tab/>
      </w:r>
      <w:r>
        <w:rPr>
          <w:lang w:eastAsia="de-DE"/>
        </w:rPr>
        <w:t>Discussion</w:t>
      </w:r>
      <w:bookmarkStart w:id="4" w:name="_Toc499559239"/>
      <w:bookmarkStart w:id="5" w:name="_Toc61387173"/>
      <w:bookmarkStart w:id="6" w:name="_Toc147158672"/>
      <w:bookmarkEnd w:id="1"/>
      <w:bookmarkEnd w:id="2"/>
      <w:bookmarkEnd w:id="3"/>
    </w:p>
    <w:p w14:paraId="6A861231" w14:textId="6DE1A8BC" w:rsidR="00687F60" w:rsidRDefault="00687F60" w:rsidP="00687F60">
      <w:pPr>
        <w:spacing w:after="180"/>
      </w:pPr>
      <w:r w:rsidRPr="00687F60">
        <w:t>In RAN2#1</w:t>
      </w:r>
      <w:r>
        <w:t>31</w:t>
      </w:r>
      <w:r w:rsidRPr="00687F60">
        <w:t xml:space="preserve"> meeting</w:t>
      </w:r>
      <w:r w:rsidR="008D5EA4">
        <w:t>[2]</w:t>
      </w:r>
      <w:r w:rsidRPr="00687F60">
        <w:t xml:space="preserve">, </w:t>
      </w:r>
      <w:r w:rsidR="00C16D07" w:rsidRPr="0053583B">
        <w:rPr>
          <w:rFonts w:ascii="Times New Roman" w:eastAsia="Calibri Light" w:hAnsi="Times New Roman" w:cs="Calibri Light"/>
          <w:szCs w:val="20"/>
        </w:rPr>
        <w:t>the remaining issue</w:t>
      </w:r>
      <w:r w:rsidR="00C41D32">
        <w:rPr>
          <w:rFonts w:ascii="Times New Roman" w:eastAsia="Calibri Light" w:hAnsi="Times New Roman" w:cs="Calibri Light"/>
          <w:szCs w:val="20"/>
        </w:rPr>
        <w:t xml:space="preserve"> </w:t>
      </w:r>
      <w:r w:rsidR="00C41D32" w:rsidRPr="00687F60">
        <w:rPr>
          <w:rFonts w:ascii="Times New Roman" w:eastAsia="Calibri Light" w:hAnsi="Times New Roman" w:cs="Calibri Light"/>
          <w:szCs w:val="20"/>
        </w:rPr>
        <w:t>on LTE TN to NR NTN mobility</w:t>
      </w:r>
      <w:r w:rsidR="00C16D07">
        <w:rPr>
          <w:rFonts w:ascii="Times New Roman" w:eastAsia="Calibri Light" w:hAnsi="Times New Roman" w:cs="Calibri Light"/>
          <w:szCs w:val="20"/>
        </w:rPr>
        <w:t xml:space="preserve"> were left</w:t>
      </w:r>
      <w:r w:rsidR="00221F58">
        <w:rPr>
          <w:rFonts w:ascii="Times New Roman" w:eastAsia="Calibri Light" w:hAnsi="Times New Roman" w:cs="Calibri Light"/>
          <w:szCs w:val="20"/>
        </w:rPr>
        <w:t xml:space="preserve"> open for discussion</w:t>
      </w:r>
      <w:r w:rsidR="00C16D07">
        <w:rPr>
          <w:rFonts w:ascii="Times New Roman" w:eastAsia="Calibri Light" w:hAnsi="Times New Roman" w:cs="Calibri Light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7F60" w14:paraId="09BC5B4D" w14:textId="77777777" w:rsidTr="00E27E81">
        <w:tc>
          <w:tcPr>
            <w:tcW w:w="9629" w:type="dxa"/>
          </w:tcPr>
          <w:p w14:paraId="3474C8FA" w14:textId="77777777" w:rsidR="00687F60" w:rsidRPr="00687F60" w:rsidRDefault="00687F60" w:rsidP="00E27E81">
            <w:pPr>
              <w:numPr>
                <w:ilvl w:val="0"/>
                <w:numId w:val="31"/>
              </w:num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>The smtc-r19 is absent in the CarrierInfoNR-r19</w:t>
            </w:r>
          </w:p>
          <w:p w14:paraId="7F4EFD3A" w14:textId="77777777" w:rsidR="00687F60" w:rsidRPr="00687F60" w:rsidRDefault="00687F60" w:rsidP="00E27E81">
            <w:p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 xml:space="preserve">Proposal 1: The following options can be considered for UE to determine SMTC when the smtc-r19 is not present in the CarrierInfoNR-r19. </w:t>
            </w:r>
          </w:p>
          <w:p w14:paraId="1455952E" w14:textId="77777777" w:rsidR="00687F60" w:rsidRPr="00687F60" w:rsidRDefault="00687F60" w:rsidP="00E27E81">
            <w:pPr>
              <w:numPr>
                <w:ilvl w:val="1"/>
                <w:numId w:val="31"/>
              </w:num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>Option 1: UE uses the SMTC configured in the SIB24 when the smtc-r19 is not present in the CarrierInfoNR-r19.</w:t>
            </w:r>
          </w:p>
          <w:p w14:paraId="3248C9F9" w14:textId="77777777" w:rsidR="00687F60" w:rsidRPr="00687F60" w:rsidRDefault="00687F60" w:rsidP="00E27E81">
            <w:pPr>
              <w:numPr>
                <w:ilvl w:val="1"/>
                <w:numId w:val="31"/>
              </w:num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 xml:space="preserve">Option 2: Add the sentence ‘In this release, the </w:t>
            </w:r>
            <w:proofErr w:type="spellStart"/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>smtc</w:t>
            </w:r>
            <w:proofErr w:type="spellEnd"/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 xml:space="preserve"> is mandatory present in the CarrierInfoNR-r19’ in the field description. </w:t>
            </w:r>
          </w:p>
          <w:p w14:paraId="2D791B24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  <w:r w:rsidRPr="00687F60">
              <w:rPr>
                <w:rFonts w:ascii="Arial" w:eastAsia="MS Mincho" w:hAnsi="Arial"/>
                <w:lang w:eastAsia="en-GB"/>
              </w:rPr>
              <w:t>-</w:t>
            </w:r>
            <w:r w:rsidRPr="00687F60">
              <w:rPr>
                <w:rFonts w:ascii="Arial" w:eastAsia="MS Mincho" w:hAnsi="Arial"/>
                <w:lang w:eastAsia="en-GB"/>
              </w:rPr>
              <w:tab/>
              <w:t>Oppo prefers option 2. ZTE and Samsung agree and thinks this apply also to the corresponding TEI19</w:t>
            </w:r>
          </w:p>
          <w:p w14:paraId="1A130B13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  <w:r w:rsidRPr="00687F60">
              <w:rPr>
                <w:rFonts w:ascii="Arial" w:eastAsia="MS Mincho" w:hAnsi="Arial"/>
                <w:lang w:eastAsia="en-GB"/>
              </w:rPr>
              <w:t>-</w:t>
            </w:r>
            <w:r w:rsidRPr="00687F60">
              <w:rPr>
                <w:rFonts w:ascii="Arial" w:eastAsia="MS Mincho" w:hAnsi="Arial"/>
                <w:lang w:eastAsia="en-GB"/>
              </w:rPr>
              <w:tab/>
              <w:t>vivo wonders if this is needed and we could live this to NW implementation. Ericsson and HW agree. CATT agrees</w:t>
            </w:r>
          </w:p>
          <w:p w14:paraId="679C86F5" w14:textId="77777777" w:rsidR="00687F60" w:rsidRPr="00687F60" w:rsidRDefault="00687F60" w:rsidP="00E27E81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/>
                <w:b/>
                <w:lang w:eastAsia="en-GB"/>
              </w:rPr>
            </w:pPr>
            <w:r w:rsidRPr="00687F60">
              <w:rPr>
                <w:rFonts w:ascii="Arial" w:eastAsia="MS Mincho" w:hAnsi="Arial"/>
                <w:b/>
                <w:lang w:eastAsia="en-GB"/>
              </w:rPr>
              <w:t>Can come back in the next meeting</w:t>
            </w:r>
          </w:p>
          <w:p w14:paraId="7AF24189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</w:p>
          <w:p w14:paraId="3AC9317C" w14:textId="77777777" w:rsidR="00687F60" w:rsidRPr="00687F60" w:rsidRDefault="00687F60" w:rsidP="00E27E81">
            <w:pPr>
              <w:numPr>
                <w:ilvl w:val="0"/>
                <w:numId w:val="31"/>
              </w:num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>UE adjusts the SMTC according to the actual propagation delay</w:t>
            </w:r>
          </w:p>
          <w:p w14:paraId="537C40AE" w14:textId="77777777" w:rsidR="00687F60" w:rsidRPr="00687F60" w:rsidRDefault="00687F60" w:rsidP="00E27E81">
            <w:p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687F60">
              <w:rPr>
                <w:rFonts w:ascii="Arial" w:eastAsia="MS Mincho" w:hAnsi="Arial"/>
                <w:i/>
                <w:sz w:val="18"/>
                <w:lang w:eastAsia="en-GB"/>
              </w:rPr>
              <w:t>Proposal 2: For the smtc-r19 in the CarrierInfoNR-r19, the UE should adjust the offset according to the actual propagation delay</w:t>
            </w:r>
          </w:p>
          <w:p w14:paraId="60CA3CDC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  <w:r w:rsidRPr="00687F60">
              <w:rPr>
                <w:rFonts w:ascii="Arial" w:eastAsia="MS Mincho" w:hAnsi="Arial"/>
                <w:lang w:eastAsia="en-GB"/>
              </w:rPr>
              <w:t>-</w:t>
            </w:r>
            <w:r w:rsidRPr="00687F60">
              <w:rPr>
                <w:rFonts w:ascii="Arial" w:eastAsia="MS Mincho" w:hAnsi="Arial"/>
                <w:lang w:eastAsia="en-GB"/>
              </w:rPr>
              <w:tab/>
              <w:t>Oppo/ZTE support.</w:t>
            </w:r>
          </w:p>
          <w:p w14:paraId="498DA21B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  <w:r w:rsidRPr="00687F60">
              <w:rPr>
                <w:rFonts w:ascii="Arial" w:eastAsia="MS Mincho" w:hAnsi="Arial"/>
                <w:lang w:eastAsia="en-GB"/>
              </w:rPr>
              <w:t>-</w:t>
            </w:r>
            <w:r w:rsidRPr="00687F60">
              <w:rPr>
                <w:rFonts w:ascii="Arial" w:eastAsia="MS Mincho" w:hAnsi="Arial"/>
                <w:lang w:eastAsia="en-GB"/>
              </w:rPr>
              <w:tab/>
              <w:t>Ericsson thinks we should have this discussion in general not only for NTN</w:t>
            </w:r>
          </w:p>
          <w:p w14:paraId="5990CC02" w14:textId="77777777" w:rsidR="00687F60" w:rsidRPr="00687F60" w:rsidRDefault="00687F60" w:rsidP="00E27E81">
            <w:pPr>
              <w:tabs>
                <w:tab w:val="left" w:pos="1622"/>
              </w:tabs>
              <w:ind w:left="1622" w:hanging="363"/>
              <w:rPr>
                <w:rFonts w:ascii="Arial" w:eastAsia="MS Mincho" w:hAnsi="Arial"/>
                <w:lang w:eastAsia="en-GB"/>
              </w:rPr>
            </w:pPr>
            <w:r w:rsidRPr="00687F60">
              <w:rPr>
                <w:rFonts w:ascii="Arial" w:eastAsia="MS Mincho" w:hAnsi="Arial"/>
                <w:lang w:eastAsia="en-GB"/>
              </w:rPr>
              <w:t>-</w:t>
            </w:r>
            <w:r w:rsidRPr="00687F60">
              <w:rPr>
                <w:rFonts w:ascii="Arial" w:eastAsia="MS Mincho" w:hAnsi="Arial"/>
                <w:lang w:eastAsia="en-GB"/>
              </w:rPr>
              <w:tab/>
              <w:t>After the discussion ZTE could agree this is not essential</w:t>
            </w:r>
          </w:p>
          <w:p w14:paraId="22EF5FA4" w14:textId="77777777" w:rsidR="00687F60" w:rsidRPr="00687F60" w:rsidRDefault="00687F60" w:rsidP="00E27E81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/>
                <w:b/>
                <w:lang w:eastAsia="en-GB"/>
              </w:rPr>
            </w:pPr>
            <w:r w:rsidRPr="00687F60">
              <w:rPr>
                <w:rFonts w:ascii="Arial" w:eastAsia="MS Mincho" w:hAnsi="Arial"/>
                <w:b/>
                <w:lang w:eastAsia="en-GB"/>
              </w:rPr>
              <w:t>Can come back in the next meeting</w:t>
            </w:r>
          </w:p>
          <w:p w14:paraId="5434D42B" w14:textId="77777777" w:rsidR="00687F60" w:rsidRPr="007F33A0" w:rsidRDefault="00687F60" w:rsidP="00E27E81"/>
        </w:tc>
      </w:tr>
    </w:tbl>
    <w:p w14:paraId="62D300ED" w14:textId="62C420F5" w:rsidR="00C16D07" w:rsidRPr="00B643BF" w:rsidRDefault="00C16D07" w:rsidP="001F64D7">
      <w:pPr>
        <w:spacing w:after="180"/>
        <w:rPr>
          <w:b/>
        </w:rPr>
      </w:pPr>
    </w:p>
    <w:p w14:paraId="0C5E3509" w14:textId="402AADE2" w:rsidR="0037215D" w:rsidRDefault="0037215D" w:rsidP="0037215D">
      <w:r>
        <w:t xml:space="preserve">Before addressing the specific </w:t>
      </w:r>
      <w:r w:rsidR="00221F58">
        <w:t xml:space="preserve">open </w:t>
      </w:r>
      <w:r>
        <w:t xml:space="preserve">issues, it should be noted, in general, no further enhancements to the </w:t>
      </w:r>
      <w:proofErr w:type="spellStart"/>
      <w:r>
        <w:t>RRCRelease</w:t>
      </w:r>
      <w:proofErr w:type="spellEnd"/>
      <w:r>
        <w:t xml:space="preserve"> message should be discussed, as these kind of enhancements were not considered even for NTN–NTN mobility during the Rel-17 or Rel-18 discussions.</w:t>
      </w:r>
    </w:p>
    <w:p w14:paraId="2FE9BA34" w14:textId="34992054" w:rsidR="0037215D" w:rsidRDefault="0037215D" w:rsidP="0037215D"/>
    <w:p w14:paraId="4FA950A8" w14:textId="5638069F" w:rsidR="0037215D" w:rsidRDefault="0037215D" w:rsidP="0037215D">
      <w:r>
        <w:t>With respect to the specific issues raised in the previous meeting that remain open, our views are as follows</w:t>
      </w:r>
    </w:p>
    <w:p w14:paraId="441BBE1C" w14:textId="77777777" w:rsidR="00685B5D" w:rsidRDefault="00685B5D" w:rsidP="00A27A18"/>
    <w:p w14:paraId="7E257CC1" w14:textId="6AA00DC5" w:rsidR="00A27A18" w:rsidRPr="00A27A18" w:rsidRDefault="0037215D" w:rsidP="00A27A18">
      <w:r>
        <w:lastRenderedPageBreak/>
        <w:t xml:space="preserve">First </w:t>
      </w:r>
      <w:r w:rsidR="00E553CC">
        <w:t xml:space="preserve">issue is whether </w:t>
      </w:r>
      <w:r w:rsidR="00E553CC" w:rsidRPr="00E553CC">
        <w:t>the UE should adjust the offset according to the actual propagation delay</w:t>
      </w:r>
      <w:r w:rsidR="00E553CC">
        <w:t xml:space="preserve"> for</w:t>
      </w:r>
      <w:r w:rsidR="00E553CC" w:rsidRPr="00E553CC">
        <w:t xml:space="preserve"> the </w:t>
      </w:r>
      <w:r w:rsidR="00E553CC" w:rsidRPr="00E553CC">
        <w:rPr>
          <w:i/>
        </w:rPr>
        <w:t>smtc-r19</w:t>
      </w:r>
      <w:r w:rsidR="00E553CC" w:rsidRPr="00E553CC">
        <w:t xml:space="preserve"> is not present in the </w:t>
      </w:r>
      <w:r w:rsidR="00E553CC" w:rsidRPr="00E553CC">
        <w:rPr>
          <w:i/>
        </w:rPr>
        <w:t>CarrierInfoNR-r19</w:t>
      </w:r>
      <w:r w:rsidR="00E553CC" w:rsidRPr="00E553CC">
        <w:t>. In</w:t>
      </w:r>
      <w:r w:rsidR="0024130A">
        <w:t xml:space="preserve"> our views, t</w:t>
      </w:r>
      <w:r w:rsidR="0024130A" w:rsidRPr="0024130A">
        <w:t>here is no need</w:t>
      </w:r>
      <w:r w:rsidR="00E553CC" w:rsidRPr="00E553CC">
        <w:t xml:space="preserve"> </w:t>
      </w:r>
      <w:r w:rsidR="00A27A18">
        <w:t xml:space="preserve">for UE </w:t>
      </w:r>
      <w:r w:rsidR="0024130A">
        <w:t xml:space="preserve">to </w:t>
      </w:r>
      <w:r w:rsidR="00A27A18" w:rsidRPr="00A27A18">
        <w:t>adjust the offset</w:t>
      </w:r>
      <w:r w:rsidR="0024130A">
        <w:t xml:space="preserve">. </w:t>
      </w:r>
      <w:r w:rsidR="00221F58">
        <w:t>First it should be noted that t</w:t>
      </w:r>
      <w:r w:rsidR="00A27A18">
        <w:t>he</w:t>
      </w:r>
      <w:r w:rsidR="00A27A18" w:rsidRPr="00A27A18">
        <w:t xml:space="preserve"> </w:t>
      </w:r>
      <w:proofErr w:type="spellStart"/>
      <w:r w:rsidR="00A27A18" w:rsidRPr="00221F58">
        <w:rPr>
          <w:i/>
        </w:rPr>
        <w:t>RRCRelease</w:t>
      </w:r>
      <w:proofErr w:type="spellEnd"/>
      <w:r w:rsidR="00A27A18" w:rsidRPr="00A27A18">
        <w:t xml:space="preserve"> </w:t>
      </w:r>
      <w:r w:rsidR="00A27A18">
        <w:rPr>
          <w:sz w:val="22"/>
          <w:szCs w:val="22"/>
        </w:rPr>
        <w:t xml:space="preserve">message </w:t>
      </w:r>
      <w:r w:rsidR="00A27A18" w:rsidRPr="00A27A18">
        <w:t xml:space="preserve">is a </w:t>
      </w:r>
      <w:r w:rsidR="00221F58" w:rsidRPr="00A27A18">
        <w:t>dedicated</w:t>
      </w:r>
      <w:r w:rsidR="00221F58" w:rsidRPr="00A27A18">
        <w:t xml:space="preserve"> </w:t>
      </w:r>
      <w:r w:rsidR="00A27A18" w:rsidRPr="00A27A18">
        <w:t xml:space="preserve">UE </w:t>
      </w:r>
      <w:r w:rsidR="00221F58">
        <w:t>message</w:t>
      </w:r>
      <w:r w:rsidR="00A27A18" w:rsidRPr="00A27A18">
        <w:t xml:space="preserve">, and </w:t>
      </w:r>
      <w:r>
        <w:t xml:space="preserve">given the fact that </w:t>
      </w:r>
      <w:r w:rsidR="00A27A18" w:rsidRPr="00A27A18">
        <w:t xml:space="preserve">the </w:t>
      </w:r>
      <w:r w:rsidR="000E7893">
        <w:t xml:space="preserve">LTE </w:t>
      </w:r>
      <w:r w:rsidR="00A27A18" w:rsidRPr="00A27A18">
        <w:t xml:space="preserve">TN coverage is quite small, the </w:t>
      </w:r>
      <w:proofErr w:type="spellStart"/>
      <w:r>
        <w:t>g</w:t>
      </w:r>
      <w:r w:rsidR="00A27A18" w:rsidRPr="00A27A18">
        <w:t>NB</w:t>
      </w:r>
      <w:proofErr w:type="spellEnd"/>
      <w:r w:rsidR="00A27A18" w:rsidRPr="00A27A18">
        <w:t xml:space="preserve"> can configure appropriated SMTC for the UE in </w:t>
      </w:r>
      <w:proofErr w:type="spellStart"/>
      <w:r w:rsidR="00A27A18" w:rsidRPr="00A27A18">
        <w:t>RRCRelease</w:t>
      </w:r>
      <w:proofErr w:type="spellEnd"/>
      <w:r w:rsidR="00A27A18" w:rsidRPr="00A27A18">
        <w:t xml:space="preserve"> message.</w:t>
      </w:r>
      <w:r>
        <w:t xml:space="preserve"> Hence we propose</w:t>
      </w:r>
    </w:p>
    <w:p w14:paraId="406287BB" w14:textId="77777777" w:rsidR="00221F58" w:rsidRDefault="00221F58" w:rsidP="00C473FC">
      <w:pPr>
        <w:spacing w:after="180"/>
        <w:rPr>
          <w:b/>
        </w:rPr>
      </w:pPr>
    </w:p>
    <w:p w14:paraId="11B15720" w14:textId="2D5C1370" w:rsidR="00E91EBD" w:rsidRPr="00E91EBD" w:rsidRDefault="00CB0D80" w:rsidP="00C473FC">
      <w:pPr>
        <w:spacing w:after="180"/>
        <w:rPr>
          <w:b/>
        </w:rPr>
      </w:pPr>
      <w:r>
        <w:rPr>
          <w:b/>
        </w:rPr>
        <w:t>Proposal 1</w:t>
      </w:r>
      <w:r w:rsidR="00E91EBD" w:rsidRPr="00E91EBD">
        <w:rPr>
          <w:b/>
        </w:rPr>
        <w:t>:</w:t>
      </w:r>
      <w:r w:rsidR="00E91EBD">
        <w:rPr>
          <w:b/>
        </w:rPr>
        <w:t xml:space="preserve"> </w:t>
      </w:r>
      <w:r w:rsidR="003360DF">
        <w:rPr>
          <w:b/>
        </w:rPr>
        <w:t>RAN 2 agrees that t</w:t>
      </w:r>
      <w:r w:rsidR="00E553CC">
        <w:rPr>
          <w:b/>
        </w:rPr>
        <w:t xml:space="preserve">here is no need </w:t>
      </w:r>
      <w:r w:rsidR="00E553CC" w:rsidRPr="00E553CC">
        <w:rPr>
          <w:b/>
        </w:rPr>
        <w:t xml:space="preserve">UE </w:t>
      </w:r>
      <w:r w:rsidR="00E553CC">
        <w:rPr>
          <w:b/>
        </w:rPr>
        <w:t>should</w:t>
      </w:r>
      <w:r w:rsidR="00E553CC" w:rsidRPr="00E553CC">
        <w:rPr>
          <w:b/>
        </w:rPr>
        <w:t xml:space="preserve"> adjust the offset by itself.</w:t>
      </w:r>
    </w:p>
    <w:p w14:paraId="270EAD72" w14:textId="4F7CB6C5" w:rsidR="00CB0D80" w:rsidRDefault="00761E7B">
      <w:pPr>
        <w:rPr>
          <w:rFonts w:ascii="Calibri" w:eastAsia="SimSun" w:hAnsi="Calibri"/>
          <w:sz w:val="22"/>
          <w:szCs w:val="22"/>
        </w:rPr>
      </w:pPr>
      <w:r>
        <w:rPr>
          <w:rFonts w:eastAsiaTheme="minorEastAsia"/>
          <w:lang w:eastAsia="zh-CN"/>
        </w:rPr>
        <w:t>S</w:t>
      </w:r>
      <w:r w:rsidR="00A5775D">
        <w:rPr>
          <w:rFonts w:eastAsiaTheme="minorEastAsia"/>
          <w:lang w:eastAsia="zh-CN"/>
        </w:rPr>
        <w:t xml:space="preserve">econd </w:t>
      </w:r>
      <w:r w:rsidR="0024130A">
        <w:rPr>
          <w:rFonts w:eastAsiaTheme="minorEastAsia"/>
          <w:lang w:eastAsia="zh-CN"/>
        </w:rPr>
        <w:t xml:space="preserve">issue is whether </w:t>
      </w:r>
      <w:r w:rsidR="0024130A" w:rsidRPr="0024130A">
        <w:rPr>
          <w:rFonts w:eastAsiaTheme="minorEastAsia"/>
          <w:lang w:eastAsia="zh-CN"/>
        </w:rPr>
        <w:t xml:space="preserve">the </w:t>
      </w:r>
      <w:r w:rsidR="0024130A" w:rsidRPr="00E553CC">
        <w:rPr>
          <w:i/>
        </w:rPr>
        <w:t>smtc-r19</w:t>
      </w:r>
      <w:r w:rsidR="0024130A" w:rsidRPr="0024130A">
        <w:rPr>
          <w:rFonts w:eastAsiaTheme="minorEastAsia"/>
          <w:lang w:eastAsia="zh-CN"/>
        </w:rPr>
        <w:t xml:space="preserve"> is mandatory present in the </w:t>
      </w:r>
      <w:r w:rsidR="0024130A" w:rsidRPr="0024130A">
        <w:rPr>
          <w:i/>
        </w:rPr>
        <w:t>CarrierInfoNR-r19</w:t>
      </w:r>
      <w:r w:rsidR="0024130A">
        <w:rPr>
          <w:rFonts w:eastAsiaTheme="minorEastAsia" w:hint="eastAsia"/>
          <w:lang w:eastAsia="zh-CN"/>
        </w:rPr>
        <w:t>.</w:t>
      </w:r>
      <w:r w:rsidR="0024130A">
        <w:rPr>
          <w:rFonts w:eastAsiaTheme="minorEastAsia"/>
          <w:lang w:eastAsia="zh-CN"/>
        </w:rPr>
        <w:t xml:space="preserve"> </w:t>
      </w:r>
      <w:r w:rsidR="00A5775D">
        <w:t xml:space="preserve">In our view on this is that we can </w:t>
      </w:r>
      <w:r>
        <w:t xml:space="preserve">simply </w:t>
      </w:r>
      <w:r w:rsidR="00A5775D">
        <w:t xml:space="preserve">leave it to network </w:t>
      </w:r>
      <w:r w:rsidR="000E7893" w:rsidRPr="000E7893">
        <w:t xml:space="preserve">implementation whether to include the </w:t>
      </w:r>
      <w:proofErr w:type="spellStart"/>
      <w:r w:rsidR="000E7893" w:rsidRPr="000E7893">
        <w:t>smtc</w:t>
      </w:r>
      <w:proofErr w:type="spellEnd"/>
      <w:r w:rsidR="000E7893" w:rsidRPr="000E7893">
        <w:t xml:space="preserve"> in the CarrierInfoNR-r19</w:t>
      </w:r>
      <w:r w:rsidR="00A5775D">
        <w:t xml:space="preserve"> or not</w:t>
      </w:r>
      <w:r w:rsidR="000E7893" w:rsidRPr="000E7893">
        <w:t>.</w:t>
      </w:r>
      <w:r w:rsidR="000E7893">
        <w:rPr>
          <w:rFonts w:ascii="Calibri" w:eastAsia="SimSun" w:hAnsi="Calibri"/>
          <w:sz w:val="22"/>
          <w:szCs w:val="22"/>
        </w:rPr>
        <w:t xml:space="preserve"> </w:t>
      </w:r>
    </w:p>
    <w:p w14:paraId="339B0BD3" w14:textId="77777777" w:rsidR="00644EB2" w:rsidRPr="00221F58" w:rsidRDefault="00644EB2" w:rsidP="00221F58">
      <w:pPr>
        <w:rPr>
          <w:rFonts w:ascii="Calibri" w:eastAsia="SimSun" w:hAnsi="Calibri"/>
          <w:sz w:val="22"/>
          <w:szCs w:val="22"/>
        </w:rPr>
      </w:pPr>
    </w:p>
    <w:p w14:paraId="19ADCB0F" w14:textId="0604AD13" w:rsidR="00C473FC" w:rsidRPr="00C473FC" w:rsidRDefault="00C473FC" w:rsidP="00C473FC">
      <w:pPr>
        <w:spacing w:after="180"/>
        <w:rPr>
          <w:b/>
        </w:rPr>
      </w:pPr>
      <w:r>
        <w:rPr>
          <w:b/>
        </w:rPr>
        <w:t xml:space="preserve">Proposal </w:t>
      </w:r>
      <w:r w:rsidR="00CB0D80">
        <w:rPr>
          <w:b/>
        </w:rPr>
        <w:t>2</w:t>
      </w:r>
      <w:r>
        <w:rPr>
          <w:b/>
        </w:rPr>
        <w:t xml:space="preserve">: </w:t>
      </w:r>
      <w:r w:rsidR="003360DF" w:rsidRPr="003360DF">
        <w:rPr>
          <w:b/>
        </w:rPr>
        <w:t xml:space="preserve"> </w:t>
      </w:r>
      <w:r w:rsidR="003360DF">
        <w:rPr>
          <w:b/>
        </w:rPr>
        <w:t>RAN 2 agrees that it is</w:t>
      </w:r>
      <w:r w:rsidR="000E7893" w:rsidRPr="00221F58">
        <w:rPr>
          <w:b/>
        </w:rPr>
        <w:t xml:space="preserve"> up to </w:t>
      </w:r>
      <w:r w:rsidR="003360DF">
        <w:rPr>
          <w:b/>
        </w:rPr>
        <w:t xml:space="preserve">the network </w:t>
      </w:r>
      <w:r w:rsidR="000E7893" w:rsidRPr="00221F58">
        <w:rPr>
          <w:b/>
        </w:rPr>
        <w:t xml:space="preserve">implementation whether to include </w:t>
      </w:r>
      <w:r w:rsidR="000E7893" w:rsidRPr="00E124C5">
        <w:rPr>
          <w:b/>
        </w:rPr>
        <w:t xml:space="preserve">the </w:t>
      </w:r>
      <w:proofErr w:type="spellStart"/>
      <w:r w:rsidR="000E7893" w:rsidRPr="00E124C5">
        <w:rPr>
          <w:b/>
          <w:i/>
        </w:rPr>
        <w:t>smtc</w:t>
      </w:r>
      <w:proofErr w:type="spellEnd"/>
      <w:r w:rsidR="000E7893">
        <w:rPr>
          <w:b/>
          <w:i/>
        </w:rPr>
        <w:t xml:space="preserve"> </w:t>
      </w:r>
      <w:r w:rsidR="000E7893" w:rsidRPr="00E124C5">
        <w:rPr>
          <w:b/>
        </w:rPr>
        <w:t>in the</w:t>
      </w:r>
      <w:r w:rsidR="000E7893" w:rsidRPr="00E124C5">
        <w:rPr>
          <w:b/>
          <w:i/>
        </w:rPr>
        <w:t xml:space="preserve"> CarrierInfoNR-r19</w:t>
      </w:r>
      <w:r w:rsidR="003360DF">
        <w:rPr>
          <w:b/>
          <w:i/>
        </w:rPr>
        <w:t xml:space="preserve"> </w:t>
      </w:r>
      <w:r w:rsidR="003360DF" w:rsidRPr="00221F58">
        <w:rPr>
          <w:b/>
          <w:iCs/>
        </w:rPr>
        <w:t>or not</w:t>
      </w:r>
      <w:r w:rsidR="000E7893" w:rsidRPr="00221F58">
        <w:rPr>
          <w:b/>
        </w:rPr>
        <w:t>.</w:t>
      </w:r>
    </w:p>
    <w:p w14:paraId="0AB2A32B" w14:textId="77777777" w:rsidR="008C0D18" w:rsidRPr="008C0D18" w:rsidRDefault="008C0D18" w:rsidP="001F64D7">
      <w:pPr>
        <w:spacing w:after="180"/>
      </w:pPr>
    </w:p>
    <w:bookmarkEnd w:id="4"/>
    <w:bookmarkEnd w:id="5"/>
    <w:bookmarkEnd w:id="6"/>
    <w:p w14:paraId="088961FA" w14:textId="284A82FC" w:rsidR="003C7F86" w:rsidRPr="00B139C2" w:rsidRDefault="00B139C2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3</w:t>
      </w:r>
      <w:r>
        <w:rPr>
          <w:lang w:eastAsia="de-DE"/>
        </w:rPr>
        <w:tab/>
      </w:r>
      <w:r w:rsidR="00405D72">
        <w:rPr>
          <w:lang w:eastAsia="de-DE"/>
        </w:rPr>
        <w:t>Conclusion</w:t>
      </w:r>
    </w:p>
    <w:p w14:paraId="6E8BC693" w14:textId="193D38ED" w:rsidR="00B359B0" w:rsidRDefault="00447FDB" w:rsidP="00716422">
      <w:pPr>
        <w:spacing w:after="180"/>
      </w:pPr>
      <w:r w:rsidRPr="00447FDB">
        <w:t>In this contribution the following proposal</w:t>
      </w:r>
      <w:r>
        <w:t>s</w:t>
      </w:r>
      <w:r w:rsidRPr="00447FDB">
        <w:t xml:space="preserve"> are made for LTE to NR NTN mobility:</w:t>
      </w:r>
    </w:p>
    <w:p w14:paraId="0E04BDF1" w14:textId="69D6699D" w:rsidR="00E124C5" w:rsidRPr="00E91EBD" w:rsidRDefault="00E124C5" w:rsidP="00E124C5">
      <w:pPr>
        <w:spacing w:after="180"/>
        <w:rPr>
          <w:b/>
        </w:rPr>
      </w:pPr>
      <w:r>
        <w:rPr>
          <w:b/>
        </w:rPr>
        <w:t>Proposal 1</w:t>
      </w:r>
      <w:r w:rsidRPr="00E91EBD">
        <w:rPr>
          <w:b/>
        </w:rPr>
        <w:t>:</w:t>
      </w:r>
      <w:r>
        <w:rPr>
          <w:b/>
        </w:rPr>
        <w:t xml:space="preserve"> </w:t>
      </w:r>
      <w:r w:rsidR="003360DF">
        <w:rPr>
          <w:b/>
        </w:rPr>
        <w:t>RAN 2 agrees that t</w:t>
      </w:r>
      <w:r>
        <w:rPr>
          <w:b/>
        </w:rPr>
        <w:t xml:space="preserve">here is no need </w:t>
      </w:r>
      <w:r w:rsidRPr="00E553CC">
        <w:rPr>
          <w:b/>
        </w:rPr>
        <w:t xml:space="preserve">UE </w:t>
      </w:r>
      <w:r>
        <w:rPr>
          <w:b/>
        </w:rPr>
        <w:t>should</w:t>
      </w:r>
      <w:r w:rsidRPr="00E553CC">
        <w:rPr>
          <w:b/>
        </w:rPr>
        <w:t xml:space="preserve"> adjust the offset by itself</w:t>
      </w:r>
      <w:r>
        <w:rPr>
          <w:b/>
        </w:rPr>
        <w:t xml:space="preserve"> </w:t>
      </w:r>
      <w:r w:rsidRPr="00E553CC">
        <w:rPr>
          <w:b/>
        </w:rPr>
        <w:t>.</w:t>
      </w:r>
    </w:p>
    <w:p w14:paraId="16FD6FD3" w14:textId="14AA6A25" w:rsidR="000E7893" w:rsidRPr="00C473FC" w:rsidRDefault="000E7893" w:rsidP="000E7893">
      <w:pPr>
        <w:spacing w:after="180"/>
        <w:rPr>
          <w:b/>
        </w:rPr>
      </w:pPr>
      <w:r>
        <w:rPr>
          <w:b/>
        </w:rPr>
        <w:t xml:space="preserve">Proposal 2: </w:t>
      </w:r>
      <w:r w:rsidR="003360DF">
        <w:rPr>
          <w:b/>
        </w:rPr>
        <w:t xml:space="preserve">RAN 2 agrees that it is </w:t>
      </w:r>
      <w:r w:rsidRPr="00CE0999">
        <w:rPr>
          <w:b/>
        </w:rPr>
        <w:t xml:space="preserve">up to </w:t>
      </w:r>
      <w:r w:rsidR="003360DF">
        <w:rPr>
          <w:b/>
        </w:rPr>
        <w:t xml:space="preserve">the network </w:t>
      </w:r>
      <w:r w:rsidRPr="00CE0999">
        <w:rPr>
          <w:b/>
        </w:rPr>
        <w:t xml:space="preserve">implementation whether to include </w:t>
      </w:r>
      <w:r w:rsidRPr="00E124C5">
        <w:rPr>
          <w:b/>
        </w:rPr>
        <w:t xml:space="preserve">the </w:t>
      </w:r>
      <w:proofErr w:type="spellStart"/>
      <w:r w:rsidRPr="00E124C5">
        <w:rPr>
          <w:b/>
          <w:i/>
        </w:rPr>
        <w:t>smtc</w:t>
      </w:r>
      <w:proofErr w:type="spellEnd"/>
      <w:r>
        <w:rPr>
          <w:b/>
          <w:i/>
        </w:rPr>
        <w:t xml:space="preserve"> </w:t>
      </w:r>
      <w:r w:rsidRPr="00E124C5">
        <w:rPr>
          <w:b/>
        </w:rPr>
        <w:t>in the</w:t>
      </w:r>
      <w:r w:rsidRPr="00E124C5">
        <w:rPr>
          <w:b/>
          <w:i/>
        </w:rPr>
        <w:t xml:space="preserve"> CarrierInfoNR-r19</w:t>
      </w:r>
      <w:r w:rsidR="003360DF">
        <w:rPr>
          <w:b/>
          <w:i/>
        </w:rPr>
        <w:t xml:space="preserve"> </w:t>
      </w:r>
      <w:r w:rsidR="003360DF" w:rsidRPr="006519EE">
        <w:rPr>
          <w:b/>
          <w:iCs/>
        </w:rPr>
        <w:t>or not</w:t>
      </w:r>
      <w:r w:rsidRPr="00CE0999">
        <w:rPr>
          <w:b/>
        </w:rPr>
        <w:t>.</w:t>
      </w:r>
    </w:p>
    <w:p w14:paraId="0452CE50" w14:textId="48339E58" w:rsidR="002E2D7B" w:rsidRPr="00B139C2" w:rsidRDefault="002E2D7B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4</w:t>
      </w:r>
      <w:r>
        <w:rPr>
          <w:lang w:eastAsia="de-DE"/>
        </w:rPr>
        <w:tab/>
        <w:t>References</w:t>
      </w:r>
    </w:p>
    <w:p w14:paraId="0D232C8C" w14:textId="513E2743" w:rsidR="008D5EA4" w:rsidRDefault="008D5EA4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r w:rsidRPr="008D5EA4">
        <w:rPr>
          <w:rFonts w:ascii="Times New Roman" w:hAnsi="Times New Roman"/>
          <w:sz w:val="20"/>
          <w:lang w:val="en-US" w:eastAsia="en-GB"/>
        </w:rPr>
        <w:t>R2-2502983</w:t>
      </w:r>
      <w:r w:rsidRPr="008D5EA4">
        <w:rPr>
          <w:rFonts w:ascii="Times New Roman" w:hAnsi="Times New Roman" w:hint="eastAsia"/>
          <w:sz w:val="20"/>
          <w:lang w:val="en-US" w:eastAsia="en-GB"/>
        </w:rPr>
        <w:t>,</w:t>
      </w:r>
      <w:r w:rsidRPr="008D5EA4">
        <w:rPr>
          <w:rFonts w:ascii="Times New Roman" w:hAnsi="Times New Roman"/>
          <w:sz w:val="20"/>
          <w:lang w:val="en-US" w:eastAsia="en-GB"/>
        </w:rPr>
        <w:t xml:space="preserve"> </w:t>
      </w:r>
      <w:r w:rsidR="00644EB2" w:rsidRPr="006519EE">
        <w:rPr>
          <w:rFonts w:ascii="Times New Roman" w:hAnsi="Times New Roman"/>
          <w:sz w:val="20"/>
          <w:szCs w:val="20"/>
        </w:rPr>
        <w:t>Report from Break-out session on NR-NTN and IoT-</w:t>
      </w:r>
      <w:r w:rsidR="00644EB2" w:rsidRPr="00B921C4">
        <w:rPr>
          <w:rFonts w:ascii="Times New Roman" w:hAnsi="Times New Roman"/>
          <w:sz w:val="20"/>
          <w:szCs w:val="20"/>
        </w:rPr>
        <w:t>NTN, Session Chair (ZTE Corporation), RAN2</w:t>
      </w:r>
      <w:r w:rsidR="00644EB2" w:rsidRPr="00B921C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44EB2" w:rsidRPr="006519EE">
        <w:rPr>
          <w:rFonts w:ascii="Times New Roman" w:hAnsi="Times New Roman"/>
          <w:sz w:val="20"/>
          <w:szCs w:val="20"/>
          <w:lang w:val="en-US"/>
        </w:rPr>
        <w:t>129bis</w:t>
      </w:r>
      <w:r w:rsidR="00644EB2">
        <w:rPr>
          <w:rFonts w:ascii="Times New Roman" w:hAnsi="Times New Roman"/>
          <w:sz w:val="20"/>
          <w:szCs w:val="20"/>
          <w:lang w:val="en-US"/>
        </w:rPr>
        <w:t xml:space="preserve">, </w:t>
      </w:r>
      <w:r w:rsidRPr="008D5EA4">
        <w:rPr>
          <w:rFonts w:ascii="Times New Roman" w:hAnsi="Times New Roman"/>
          <w:sz w:val="20"/>
          <w:lang w:val="en-US" w:eastAsia="en-GB"/>
        </w:rPr>
        <w:t>Wuhan, China, Apr 7th – 11th, 2025</w:t>
      </w:r>
    </w:p>
    <w:p w14:paraId="5A6E4259" w14:textId="75BD6D81" w:rsidR="00C50ECE" w:rsidRPr="000C4A22" w:rsidRDefault="008D5EA4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r w:rsidRPr="008D5EA4">
        <w:rPr>
          <w:rFonts w:ascii="Times New Roman" w:hAnsi="Times New Roman"/>
          <w:sz w:val="20"/>
          <w:lang w:val="en-US" w:eastAsia="en-GB"/>
        </w:rPr>
        <w:t>R2-2506203</w:t>
      </w:r>
      <w:r w:rsidR="00C50ECE" w:rsidRPr="00C50ECE">
        <w:rPr>
          <w:rFonts w:ascii="Times New Roman" w:hAnsi="Times New Roman"/>
          <w:sz w:val="20"/>
          <w:lang w:val="en-US" w:eastAsia="en-GB"/>
        </w:rPr>
        <w:t>,</w:t>
      </w:r>
      <w:r w:rsidR="00C50ECE" w:rsidRPr="00C50ECE">
        <w:t xml:space="preserve"> </w:t>
      </w:r>
      <w:r w:rsidR="00644EB2" w:rsidRPr="00644EB2">
        <w:rPr>
          <w:rFonts w:ascii="Times New Roman" w:hAnsi="Times New Roman"/>
          <w:sz w:val="20"/>
          <w:szCs w:val="20"/>
        </w:rPr>
        <w:t>Report from Break-out session on NR-NTN and IoT-NTN, Session Chair (ZTE Corporation), RAN2</w:t>
      </w:r>
      <w:r w:rsidR="00644EB2" w:rsidRPr="00644EB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44EB2" w:rsidRPr="00221F58">
        <w:rPr>
          <w:rFonts w:ascii="Times New Roman" w:hAnsi="Times New Roman"/>
          <w:sz w:val="20"/>
          <w:szCs w:val="20"/>
        </w:rPr>
        <w:t>131</w:t>
      </w:r>
      <w:r w:rsidR="00644EB2" w:rsidRPr="006519EE">
        <w:rPr>
          <w:rFonts w:ascii="Times New Roman" w:hAnsi="Times New Roman"/>
          <w:sz w:val="20"/>
          <w:szCs w:val="20"/>
        </w:rPr>
        <w:t xml:space="preserve"> </w:t>
      </w:r>
      <w:r w:rsidRPr="008D5EA4">
        <w:rPr>
          <w:rFonts w:ascii="Times New Roman" w:hAnsi="Times New Roman"/>
          <w:sz w:val="20"/>
          <w:lang w:val="en-US" w:eastAsia="en-GB"/>
        </w:rPr>
        <w:t>Bangalore, India, Aug 25th – 29th , 2025</w:t>
      </w:r>
    </w:p>
    <w:sectPr w:rsidR="00C50ECE" w:rsidRPr="000C4A22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86A8" w14:textId="77777777" w:rsidR="00A648F5" w:rsidRDefault="00A648F5" w:rsidP="00796430">
      <w:r>
        <w:separator/>
      </w:r>
    </w:p>
  </w:endnote>
  <w:endnote w:type="continuationSeparator" w:id="0">
    <w:p w14:paraId="00433404" w14:textId="77777777" w:rsidR="00A648F5" w:rsidRDefault="00A648F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2B9A" w14:textId="77777777" w:rsidR="00A648F5" w:rsidRDefault="00A648F5" w:rsidP="00796430">
      <w:r>
        <w:separator/>
      </w:r>
    </w:p>
  </w:footnote>
  <w:footnote w:type="continuationSeparator" w:id="0">
    <w:p w14:paraId="4AA847EC" w14:textId="77777777" w:rsidR="00A648F5" w:rsidRDefault="00A648F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A209BB"/>
    <w:multiLevelType w:val="hybridMultilevel"/>
    <w:tmpl w:val="649C153A"/>
    <w:lvl w:ilvl="0" w:tplc="1EB0D04A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46D5400"/>
    <w:multiLevelType w:val="multilevel"/>
    <w:tmpl w:val="146D5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196608"/>
    <w:multiLevelType w:val="hybridMultilevel"/>
    <w:tmpl w:val="01486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343C8"/>
    <w:multiLevelType w:val="hybridMultilevel"/>
    <w:tmpl w:val="3DF68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00424C"/>
    <w:multiLevelType w:val="hybridMultilevel"/>
    <w:tmpl w:val="19229E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4618B9"/>
    <w:multiLevelType w:val="multilevel"/>
    <w:tmpl w:val="2CE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9" w15:restartNumberingAfterBreak="0">
    <w:nsid w:val="77E30194"/>
    <w:multiLevelType w:val="hybridMultilevel"/>
    <w:tmpl w:val="E1A4EA72"/>
    <w:lvl w:ilvl="0" w:tplc="0302D06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4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2"/>
  </w:num>
  <w:num w:numId="11">
    <w:abstractNumId w:val="19"/>
  </w:num>
  <w:num w:numId="12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7"/>
  </w:num>
  <w:num w:numId="15">
    <w:abstractNumId w:val="15"/>
  </w:num>
  <w:num w:numId="16">
    <w:abstractNumId w:val="25"/>
  </w:num>
  <w:num w:numId="17">
    <w:abstractNumId w:val="11"/>
  </w:num>
  <w:num w:numId="18">
    <w:abstractNumId w:val="8"/>
  </w:num>
  <w:num w:numId="19">
    <w:abstractNumId w:val="17"/>
  </w:num>
  <w:num w:numId="20">
    <w:abstractNumId w:val="29"/>
  </w:num>
  <w:num w:numId="21">
    <w:abstractNumId w:val="10"/>
  </w:num>
  <w:num w:numId="22">
    <w:abstractNumId w:val="27"/>
  </w:num>
  <w:num w:numId="23">
    <w:abstractNumId w:val="30"/>
  </w:num>
  <w:num w:numId="24">
    <w:abstractNumId w:val="5"/>
  </w:num>
  <w:num w:numId="25">
    <w:abstractNumId w:val="26"/>
  </w:num>
  <w:num w:numId="26">
    <w:abstractNumId w:val="9"/>
  </w:num>
  <w:num w:numId="27">
    <w:abstractNumId w:val="6"/>
  </w:num>
  <w:num w:numId="28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8"/>
  </w:num>
  <w:num w:numId="31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3E0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199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E51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9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E42"/>
    <w:rsid w:val="000512FE"/>
    <w:rsid w:val="0005179E"/>
    <w:rsid w:val="00051BED"/>
    <w:rsid w:val="00051D5B"/>
    <w:rsid w:val="000528B0"/>
    <w:rsid w:val="00052912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1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E5E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4FEC"/>
    <w:rsid w:val="000952AB"/>
    <w:rsid w:val="000954A2"/>
    <w:rsid w:val="000955F5"/>
    <w:rsid w:val="00095987"/>
    <w:rsid w:val="00095DB8"/>
    <w:rsid w:val="00096006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2B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ABE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A22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4FE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1DAB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AD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893"/>
    <w:rsid w:val="000E7AFA"/>
    <w:rsid w:val="000F0028"/>
    <w:rsid w:val="000F0143"/>
    <w:rsid w:val="000F0A36"/>
    <w:rsid w:val="000F126F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6FE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8A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17EAB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775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8F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7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344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0"/>
    <w:rsid w:val="00152C44"/>
    <w:rsid w:val="00152FC8"/>
    <w:rsid w:val="00153813"/>
    <w:rsid w:val="001540B0"/>
    <w:rsid w:val="00154213"/>
    <w:rsid w:val="001542C8"/>
    <w:rsid w:val="0015496E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4B3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56"/>
    <w:rsid w:val="001726A4"/>
    <w:rsid w:val="001729A0"/>
    <w:rsid w:val="001729A7"/>
    <w:rsid w:val="00172C3C"/>
    <w:rsid w:val="00172D53"/>
    <w:rsid w:val="00173416"/>
    <w:rsid w:val="0017348D"/>
    <w:rsid w:val="001734E9"/>
    <w:rsid w:val="001737FD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6F02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E80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DA1"/>
    <w:rsid w:val="00191F31"/>
    <w:rsid w:val="00191F60"/>
    <w:rsid w:val="0019211C"/>
    <w:rsid w:val="0019243B"/>
    <w:rsid w:val="001928A7"/>
    <w:rsid w:val="00192A12"/>
    <w:rsid w:val="00192BFE"/>
    <w:rsid w:val="00192C0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8D8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47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8F0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5A89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4D7"/>
    <w:rsid w:val="001F6551"/>
    <w:rsid w:val="001F67C0"/>
    <w:rsid w:val="001F6DC0"/>
    <w:rsid w:val="001F75AB"/>
    <w:rsid w:val="001F786D"/>
    <w:rsid w:val="001F7B73"/>
    <w:rsid w:val="00200094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7D3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8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0FC3"/>
    <w:rsid w:val="00221582"/>
    <w:rsid w:val="00221696"/>
    <w:rsid w:val="00221BF3"/>
    <w:rsid w:val="00221F23"/>
    <w:rsid w:val="00221F58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30A"/>
    <w:rsid w:val="0024161D"/>
    <w:rsid w:val="00241E55"/>
    <w:rsid w:val="0024222F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BB9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393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3AA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36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7B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1E25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3FAD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0DF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000"/>
    <w:rsid w:val="00340630"/>
    <w:rsid w:val="00340974"/>
    <w:rsid w:val="00340B19"/>
    <w:rsid w:val="00340BC7"/>
    <w:rsid w:val="00340C39"/>
    <w:rsid w:val="00340EB2"/>
    <w:rsid w:val="00340FDA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661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545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5D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094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04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D86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BFF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086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CE6"/>
    <w:rsid w:val="003E3DD5"/>
    <w:rsid w:val="003E3DE9"/>
    <w:rsid w:val="003E44F8"/>
    <w:rsid w:val="003E4713"/>
    <w:rsid w:val="003E478D"/>
    <w:rsid w:val="003E4A7E"/>
    <w:rsid w:val="003E4E65"/>
    <w:rsid w:val="003E4EA1"/>
    <w:rsid w:val="003E4ED5"/>
    <w:rsid w:val="003E54DD"/>
    <w:rsid w:val="003E595F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12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A9D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47FDB"/>
    <w:rsid w:val="004500FB"/>
    <w:rsid w:val="00450616"/>
    <w:rsid w:val="004507D9"/>
    <w:rsid w:val="00450D94"/>
    <w:rsid w:val="0045192E"/>
    <w:rsid w:val="00451939"/>
    <w:rsid w:val="00451FF3"/>
    <w:rsid w:val="004522A3"/>
    <w:rsid w:val="00452508"/>
    <w:rsid w:val="00452579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8C3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192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4F86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5F2"/>
    <w:rsid w:val="00477606"/>
    <w:rsid w:val="00477737"/>
    <w:rsid w:val="00477911"/>
    <w:rsid w:val="00477A5A"/>
    <w:rsid w:val="00477C3F"/>
    <w:rsid w:val="00477C7F"/>
    <w:rsid w:val="00477CAD"/>
    <w:rsid w:val="004801E3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5B4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5C4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23D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17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ED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16F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530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35E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982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3FF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08D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206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74A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CD6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940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4F3D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1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83E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DA0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DB4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10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4EB2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A09"/>
    <w:rsid w:val="00677C48"/>
    <w:rsid w:val="00677D2D"/>
    <w:rsid w:val="00677D78"/>
    <w:rsid w:val="00677E10"/>
    <w:rsid w:val="00680339"/>
    <w:rsid w:val="00680853"/>
    <w:rsid w:val="00680C92"/>
    <w:rsid w:val="00681537"/>
    <w:rsid w:val="00681619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5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60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1E3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16A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35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1E86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422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E7B"/>
    <w:rsid w:val="00762337"/>
    <w:rsid w:val="00762648"/>
    <w:rsid w:val="00762AB9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14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7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488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653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14B"/>
    <w:rsid w:val="007B53BC"/>
    <w:rsid w:val="007B5490"/>
    <w:rsid w:val="007B553E"/>
    <w:rsid w:val="007B5745"/>
    <w:rsid w:val="007B5942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53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A15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3A0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3F4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CCC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241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4F84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2F25"/>
    <w:rsid w:val="00853132"/>
    <w:rsid w:val="00853666"/>
    <w:rsid w:val="00853859"/>
    <w:rsid w:val="00853A06"/>
    <w:rsid w:val="00853A8F"/>
    <w:rsid w:val="0085443D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0EA6"/>
    <w:rsid w:val="00881024"/>
    <w:rsid w:val="00881315"/>
    <w:rsid w:val="008816AB"/>
    <w:rsid w:val="00881B83"/>
    <w:rsid w:val="008821D7"/>
    <w:rsid w:val="00882544"/>
    <w:rsid w:val="00882995"/>
    <w:rsid w:val="00882DA7"/>
    <w:rsid w:val="00883089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AE2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0D18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5EA4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4CE9"/>
    <w:rsid w:val="008E4EA7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09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892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93C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7A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B08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B09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8EB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1F3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251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DA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6D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493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B29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7A5"/>
    <w:rsid w:val="009A6B35"/>
    <w:rsid w:val="009A6C79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8A5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2B"/>
    <w:rsid w:val="00A2755D"/>
    <w:rsid w:val="00A276CB"/>
    <w:rsid w:val="00A2772F"/>
    <w:rsid w:val="00A279E4"/>
    <w:rsid w:val="00A27A18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12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76B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75D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8F5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B3"/>
    <w:rsid w:val="00A66FF8"/>
    <w:rsid w:val="00A6704E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B43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56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8E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01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9A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7C5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1E6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438"/>
    <w:rsid w:val="00AF4843"/>
    <w:rsid w:val="00AF4CEF"/>
    <w:rsid w:val="00AF5246"/>
    <w:rsid w:val="00AF5668"/>
    <w:rsid w:val="00AF5E63"/>
    <w:rsid w:val="00AF5ED6"/>
    <w:rsid w:val="00AF5FE2"/>
    <w:rsid w:val="00AF61DB"/>
    <w:rsid w:val="00AF645C"/>
    <w:rsid w:val="00AF64A7"/>
    <w:rsid w:val="00AF64F2"/>
    <w:rsid w:val="00AF6C12"/>
    <w:rsid w:val="00AF6D9D"/>
    <w:rsid w:val="00AF6F5F"/>
    <w:rsid w:val="00AF73A7"/>
    <w:rsid w:val="00AF746E"/>
    <w:rsid w:val="00AF7B83"/>
    <w:rsid w:val="00AF7BBB"/>
    <w:rsid w:val="00AF7DC4"/>
    <w:rsid w:val="00AF7EAC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92D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0FC4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3D02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B66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CE6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022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3BF"/>
    <w:rsid w:val="00B64610"/>
    <w:rsid w:val="00B64A76"/>
    <w:rsid w:val="00B64C99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0AC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7C5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EA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3FE4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EF2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6D07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1D32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3FC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0EC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AED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6F9E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A86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0D8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148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7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7F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862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5B0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73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60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32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1B8C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019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B1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06"/>
    <w:rsid w:val="00DB0EF1"/>
    <w:rsid w:val="00DB1139"/>
    <w:rsid w:val="00DB1BC7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306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19D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33"/>
    <w:rsid w:val="00DD4459"/>
    <w:rsid w:val="00DD449B"/>
    <w:rsid w:val="00DD4565"/>
    <w:rsid w:val="00DD4756"/>
    <w:rsid w:val="00DD4B8F"/>
    <w:rsid w:val="00DD4D2F"/>
    <w:rsid w:val="00DD51D1"/>
    <w:rsid w:val="00DD57DE"/>
    <w:rsid w:val="00DD5E02"/>
    <w:rsid w:val="00DD5E4F"/>
    <w:rsid w:val="00DD5EDE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4F9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612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445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4C5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ABA"/>
    <w:rsid w:val="00E22BF9"/>
    <w:rsid w:val="00E23385"/>
    <w:rsid w:val="00E2343C"/>
    <w:rsid w:val="00E23484"/>
    <w:rsid w:val="00E234AC"/>
    <w:rsid w:val="00E238DD"/>
    <w:rsid w:val="00E23B3F"/>
    <w:rsid w:val="00E23C6C"/>
    <w:rsid w:val="00E2444D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A57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EFC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0C0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26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480C"/>
    <w:rsid w:val="00E54B51"/>
    <w:rsid w:val="00E55053"/>
    <w:rsid w:val="00E55055"/>
    <w:rsid w:val="00E55073"/>
    <w:rsid w:val="00E5522E"/>
    <w:rsid w:val="00E553CC"/>
    <w:rsid w:val="00E5561D"/>
    <w:rsid w:val="00E55949"/>
    <w:rsid w:val="00E55C16"/>
    <w:rsid w:val="00E55E97"/>
    <w:rsid w:val="00E56005"/>
    <w:rsid w:val="00E56793"/>
    <w:rsid w:val="00E568A9"/>
    <w:rsid w:val="00E56CC6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0F3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F53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43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EBD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5DF4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3F03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0EB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67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1CF0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189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9E3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CCA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39A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1BA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4A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8FD"/>
    <w:rsid w:val="00F86ABD"/>
    <w:rsid w:val="00F870E8"/>
    <w:rsid w:val="00F87CF9"/>
    <w:rsid w:val="00F87D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64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66F2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C12"/>
    <w:rsid w:val="00FB5D4B"/>
    <w:rsid w:val="00FB67BE"/>
    <w:rsid w:val="00FB6B60"/>
    <w:rsid w:val="00FB6B93"/>
    <w:rsid w:val="00FB6C25"/>
    <w:rsid w:val="00FB7165"/>
    <w:rsid w:val="00FB7403"/>
    <w:rsid w:val="00FB7729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7B2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9C4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906"/>
    <w:rsid w:val="00FE7ADB"/>
    <w:rsid w:val="00FE7D08"/>
    <w:rsid w:val="00FE7D65"/>
    <w:rsid w:val="00FE7E09"/>
    <w:rsid w:val="00FF035A"/>
    <w:rsid w:val="00FF06B8"/>
    <w:rsid w:val="00FF0771"/>
    <w:rsid w:val="00FF08C2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C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,Char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</w:rPr>
  </w:style>
  <w:style w:type="paragraph" w:customStyle="1" w:styleId="B3">
    <w:name w:val="B3"/>
    <w:basedOn w:val="List3"/>
    <w:link w:val="B3Char"/>
    <w:qFormat/>
    <w:rPr>
      <w:lang w:val="x-none"/>
    </w:rPr>
  </w:style>
  <w:style w:type="paragraph" w:customStyle="1" w:styleId="B4">
    <w:name w:val="B4"/>
    <w:basedOn w:val="List4"/>
    <w:link w:val="B4Char"/>
    <w:rPr>
      <w:lang w:val="x-none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" w:hAnsi="Times"/>
      <w:b/>
      <w:bCs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ind w:left="720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" w:eastAsia="Batang" w:hAnsi="Times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spacing w:before="60"/>
    </w:pPr>
    <w:rPr>
      <w:rFonts w:eastAsia="MS Mincho"/>
      <w:b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</w:style>
  <w:style w:type="paragraph" w:customStyle="1" w:styleId="a2">
    <w:name w:val="表格题注"/>
    <w:basedOn w:val="Normal"/>
    <w:rsid w:val="00E03D28"/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spacing w:before="40"/>
    </w:pPr>
    <w:rPr>
      <w:rFonts w:eastAsia="MS Mincho"/>
      <w:b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" w:eastAsia="MS Mincho" w:hAnsi="Times"/>
      <w:b/>
      <w:szCs w:val="24"/>
      <w:lang w:val="en-GB" w:eastAsia="en-US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snapToGrid w:val="0"/>
      <w:spacing w:after="60"/>
    </w:pPr>
    <w:rPr>
      <w:szCs w:val="16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spacing w:before="100" w:beforeAutospacing="1" w:after="100" w:afterAutospacing="1"/>
    </w:pPr>
    <w:rPr>
      <w:rFonts w:ascii="SimSun" w:hAnsi="SimSun" w:cs="SimSun"/>
      <w:sz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snapToGrid w:val="0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ind w:left="1560" w:hanging="1134"/>
    </w:pPr>
    <w:rPr>
      <w:rFonts w:eastAsia="SimSun"/>
      <w:b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jc w:val="center"/>
    </w:pPr>
    <w:rPr>
      <w:rFonts w:eastAsia="SimSun"/>
      <w:color w:val="FF0000"/>
    </w:rPr>
  </w:style>
  <w:style w:type="character" w:customStyle="1" w:styleId="2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D95019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A8E82-48CC-49BA-A537-8AD6FCF2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zhushichao (A)</dc:creator>
  <cp:lastModifiedBy>Huawei - Jagdeep</cp:lastModifiedBy>
  <cp:revision>2</cp:revision>
  <cp:lastPrinted>2016-09-19T04:11:00Z</cp:lastPrinted>
  <dcterms:created xsi:type="dcterms:W3CDTF">2025-10-03T08:06:00Z</dcterms:created>
  <dcterms:modified xsi:type="dcterms:W3CDTF">2025-10-03T08:06:00Z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(3)M5yCU1j4TcKQH2EsJpDhiOtxOKNy38HyrlBvcYO7leusfAt345vQNSJHSEUIDFHdGIpcq+4g
7Tgsm3Y9eru7wcvEExp+cBkiqcd7Mr0gMlBIz+jAVzKad5Qy3sUmKIHMNxAwwUJzIsgurgcM
4gNDFgTJR5vhoFLmm4SPRb5tY1Fiqj+674wQGc80StPjyMpskkJbkOBkp7/CZ1lhzESPTTGZ
E7vnt6EnTNVPD6CHIi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93WxHLq8vUKoiJu1INCc70TiNrb5Vjwj6I220RDy+no2fBApd3Vyht
UC3TlEb6FaRTAeP5wCkFhgp8J9K6W19oxtfIMVHtcYoKuzxlh72zRBn3ng/pg8YpXyoNXfDA
0eykwecmB+paozPa8w1EcJ942zay9J0NRds6QuIRFNCXbfy+m/r8kFgGQFJb63R8DgkNfqdF
K6119r5qudSJOsaQdnT/quYprOUDFe+rIYHU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bw==</vt:lpwstr>
  </property>
  <property fmtid="{D5CDD505-2E9C-101B-9397-08002B2CF9AE}" pid="29" name="KeyAssetLabel_HuaWei">
    <vt:lpwstr>{Ys1yDUuaPCijmwFsQb9Sry0Px6zIGZ}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1758804563</vt:lpwstr>
  </property>
</Properties>
</file>